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3DC4D4" w14:textId="77777777" w:rsidR="006C6F62" w:rsidRDefault="006C6F62" w:rsidP="006C6F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Elizabeth BOTELER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d.ca.1485)</w:t>
      </w:r>
    </w:p>
    <w:p w14:paraId="74B4DF11" w14:textId="77777777" w:rsidR="006C6F62" w:rsidRDefault="006C6F62" w:rsidP="006C6F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59DE784D" w14:textId="77777777" w:rsidR="006C6F62" w:rsidRDefault="006C6F62" w:rsidP="006C6F62">
      <w:pPr>
        <w:pStyle w:val="NoSpacing"/>
        <w:rPr>
          <w:rFonts w:cs="Times New Roman"/>
          <w:szCs w:val="24"/>
        </w:rPr>
      </w:pPr>
    </w:p>
    <w:p w14:paraId="46B9F5D1" w14:textId="77777777" w:rsidR="006C6F62" w:rsidRDefault="006C6F62" w:rsidP="006C6F62">
      <w:pPr>
        <w:pStyle w:val="NoSpacing"/>
        <w:rPr>
          <w:rFonts w:cs="Times New Roman"/>
          <w:szCs w:val="24"/>
        </w:rPr>
      </w:pPr>
    </w:p>
    <w:p w14:paraId="67183694" w14:textId="77777777" w:rsidR="006C6F62" w:rsidRDefault="006C6F62" w:rsidP="006C6F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Nov.1485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Hampshire.</w:t>
      </w:r>
    </w:p>
    <w:p w14:paraId="26F2BBEF" w14:textId="77777777" w:rsidR="006C6F62" w:rsidRDefault="006C6F62" w:rsidP="006C6F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p.2)</w:t>
      </w:r>
    </w:p>
    <w:p w14:paraId="49209671" w14:textId="77777777" w:rsidR="006C6F62" w:rsidRDefault="006C6F62" w:rsidP="006C6F62">
      <w:pPr>
        <w:pStyle w:val="NoSpacing"/>
        <w:rPr>
          <w:rFonts w:cs="Times New Roman"/>
          <w:szCs w:val="24"/>
        </w:rPr>
      </w:pPr>
    </w:p>
    <w:p w14:paraId="023845FF" w14:textId="77777777" w:rsidR="006C6F62" w:rsidRDefault="006C6F62" w:rsidP="006C6F62">
      <w:pPr>
        <w:pStyle w:val="NoSpacing"/>
        <w:rPr>
          <w:rFonts w:cs="Times New Roman"/>
          <w:szCs w:val="24"/>
        </w:rPr>
      </w:pPr>
    </w:p>
    <w:p w14:paraId="43E1EC0D" w14:textId="77777777" w:rsidR="006C6F62" w:rsidRDefault="006C6F62" w:rsidP="006C6F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May 2024</w:t>
      </w:r>
    </w:p>
    <w:p w14:paraId="6341918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25959C" w14:textId="77777777" w:rsidR="006C6F62" w:rsidRDefault="006C6F62" w:rsidP="009139A6">
      <w:r>
        <w:separator/>
      </w:r>
    </w:p>
  </w:endnote>
  <w:endnote w:type="continuationSeparator" w:id="0">
    <w:p w14:paraId="31DCD92B" w14:textId="77777777" w:rsidR="006C6F62" w:rsidRDefault="006C6F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C179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6EC3A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B54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FA85A1" w14:textId="77777777" w:rsidR="006C6F62" w:rsidRDefault="006C6F62" w:rsidP="009139A6">
      <w:r>
        <w:separator/>
      </w:r>
    </w:p>
  </w:footnote>
  <w:footnote w:type="continuationSeparator" w:id="0">
    <w:p w14:paraId="039EA628" w14:textId="77777777" w:rsidR="006C6F62" w:rsidRDefault="006C6F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0D4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344B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26F8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F62"/>
    <w:rsid w:val="000666E0"/>
    <w:rsid w:val="002510B7"/>
    <w:rsid w:val="00270799"/>
    <w:rsid w:val="0039151A"/>
    <w:rsid w:val="005C130B"/>
    <w:rsid w:val="006C6F62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34E80"/>
  <w15:chartTrackingRefBased/>
  <w15:docId w15:val="{E5DEE5D6-75C4-4ACE-84BE-1D8E146B7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2024-05-30T07:52:00Z</dcterms:created>
  <dcterms:modified xsi:type="dcterms:W3CDTF">2024-05-30T07:52:00Z</dcterms:modified>
</cp:coreProperties>
</file>